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92" w:rsidRPr="009F7A92" w:rsidRDefault="0073783D" w:rsidP="009F7A92">
      <w:pPr>
        <w:spacing w:line="360" w:lineRule="auto"/>
        <w:ind w:firstLine="708"/>
        <w:rPr>
          <w:b/>
          <w:sz w:val="28"/>
          <w:szCs w:val="28"/>
        </w:rPr>
      </w:pPr>
      <w:r w:rsidRPr="009F7A92">
        <w:rPr>
          <w:b/>
          <w:sz w:val="28"/>
          <w:szCs w:val="28"/>
        </w:rPr>
        <w:t xml:space="preserve">ДЛОП </w:t>
      </w:r>
      <w:r w:rsidRPr="009F7A92">
        <w:rPr>
          <w:b/>
          <w:sz w:val="28"/>
          <w:szCs w:val="28"/>
          <w:lang w:val="en-US"/>
        </w:rPr>
        <w:t>I</w:t>
      </w:r>
      <w:r w:rsidRPr="009F7A92">
        <w:rPr>
          <w:b/>
          <w:sz w:val="28"/>
          <w:szCs w:val="28"/>
        </w:rPr>
        <w:t>-ви кръг- мл</w:t>
      </w:r>
      <w:r w:rsidR="009F7A92" w:rsidRPr="009F7A92">
        <w:rPr>
          <w:b/>
          <w:sz w:val="28"/>
          <w:szCs w:val="28"/>
        </w:rPr>
        <w:t xml:space="preserve">адежи 19.02.2020 – 22.02.2020 г. </w:t>
      </w:r>
      <w:r w:rsidRPr="009F7A92">
        <w:rPr>
          <w:b/>
          <w:sz w:val="28"/>
          <w:szCs w:val="28"/>
        </w:rPr>
        <w:t>гр. Ямбол</w:t>
      </w:r>
    </w:p>
    <w:p w:rsidR="009F7A92" w:rsidRPr="009F7A92" w:rsidRDefault="0073783D" w:rsidP="009F7A92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9F7A92">
        <w:rPr>
          <w:b/>
          <w:sz w:val="28"/>
          <w:szCs w:val="28"/>
        </w:rPr>
        <w:t>Индивидуално класиране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49 кг.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Шакир Тодоров – Хасково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Юзен Османов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Ангел Диков – Добрич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Павел Димитров – Сливен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Петър Георгиев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Денис Асенов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Божидар Александров – Черно Море Варна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Георги Георгиев – Пирин Благоевград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52 кг.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 xml:space="preserve">1. Ясен Радев – Левски 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Милен Атанасов – Ивайло ВТ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Михаил Димитров – Черно Море Варна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Елисей Веселинов – Пирин Благоевград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Георги Симеонов – Червен Бряг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Димитър Димитров – Пирин Благоевград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Туран Мехмед – Арда Кърджали</w:t>
      </w:r>
    </w:p>
    <w:p w:rsidR="0073783D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 xml:space="preserve">8. Веселин Русев </w:t>
      </w:r>
      <w:r w:rsidR="009F7A92">
        <w:rPr>
          <w:sz w:val="24"/>
          <w:szCs w:val="24"/>
        </w:rPr>
        <w:t>–</w:t>
      </w:r>
      <w:r w:rsidRPr="009F7A92">
        <w:rPr>
          <w:sz w:val="24"/>
          <w:szCs w:val="24"/>
        </w:rPr>
        <w:t xml:space="preserve"> Русе</w:t>
      </w:r>
    </w:p>
    <w:p w:rsidR="009F7A92" w:rsidRPr="009F7A92" w:rsidRDefault="009F7A92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56 кг.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Красимир Джуров – БАББ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Николай Маринов – Локо Рс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Йоан Филипов – Пирин Благоевград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Лазар Димитров – Мизия Плевен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Августин Северинов – Русе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Цонко Ахматов – Юнайтед спорт</w:t>
      </w:r>
    </w:p>
    <w:p w:rsidR="009F7A92" w:rsidRDefault="0073783D" w:rsidP="009F7A92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Християн Трънков – Ямбол</w:t>
      </w:r>
    </w:p>
    <w:p w:rsidR="0073783D" w:rsidRPr="009F7A92" w:rsidRDefault="0073783D" w:rsidP="009F7A92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b/>
          <w:sz w:val="24"/>
          <w:szCs w:val="24"/>
        </w:rPr>
        <w:lastRenderedPageBreak/>
        <w:t>Категория до 60 А кг.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Даниел Цолов – Мизия Пл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Даниел Владимиров – Миньор Пк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Християн Ботев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Цветан Антов – Мизия Пл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Стивън Лазаров – Левски Сф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Мехмед Юсменов – Ямбол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Александър Христов – СВ Хасково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Йордан Йорданов – Сливен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Мехмед Мехмедов – Омуртаг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10. Иван Тодоров  Сливен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60 Б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Шон Торес – ЦСКА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Антон Георгиев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Станислав Мавродиев – Локо ГО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Планимир Стефанов – Русе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Джем Адил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Ангел Димитров – Ямбол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Дениз Мехмедов – Омуртаг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Емилиян Тенев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Спас Ангелов – БАББ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 xml:space="preserve">10. Тодор Илиев – Левски 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9F7A92" w:rsidRDefault="009F7A92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lastRenderedPageBreak/>
        <w:t>Категория до 64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Румен Руменов – Балкан Ботевград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Красимир Маринов – Мизия Плевен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Данчо Ганушев – Сливен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Владимир Георгиев – Янтра Гб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Благовест Неделчев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Георги Георгиев – Левски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Мартин Дуков – Балкан Ботевград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Николай Николов – Ямбол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Стивън Митков – Червен Бряг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10. Тихомир Маринов – Ивайло ВТ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11. Николай Генов – Мизия Плевен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12. Дариян Кундев - Ямбол</w:t>
      </w:r>
    </w:p>
    <w:p w:rsidR="0073783D" w:rsidRPr="009F7A92" w:rsidRDefault="0073783D" w:rsidP="009F7A92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69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Емерджан Мехмед – СВ Хасково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 xml:space="preserve">2. Добри Добрев – Лаута Арми 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Марио Найденов – Ивайло ВТ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Дейвид Владимиров – Славия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Мирослав Иванов – Мизия Плевен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Людмил Вълков – Локо Рс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Петър Йорданов – Миньор Пк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Серкин Еидов – Омуртаг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Денис Мюляимов – Омуртаг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10. Александър Стайков – Черно Море Варна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11. Георги Джуров – Черно Море Варна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12. Петър Петров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13. Даниел Йорданов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14. Ивайло Георгиев – Червен Бряг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15. Цветелин Тодоров – Балкан Ботевград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до 75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Уилям Чолов – БАББ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Валентин Кичуков – Юнайтед спорт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Калоян Недков – Мизия Плевен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Марио Митев – Лаута Арми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Добромир Ангелов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Никола Желязков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Билян Смолецов – Ивайло ВТ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Бердан Бейтул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Сава Кондев – Сливен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10. Стефан Димитров - Шумен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 81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Йоан Асенов – ЦСКА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Димитър Димитров – Миньор Пк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Людмил Неделчев – Олимпия Разград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Христо Илчев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Християн Христов – БАББ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Венцислав Мирославов – Червен Бряг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Юлиян Стефанов – Русе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Яшар Якимов – Дунав Рс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9. Алтай Кадир – СВ Хасково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10. Георги Илиев – Лаута Арми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11. Иван Христов – Юнайтед спорт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12. Джани Богданов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13. Дениз Озан – Лаута Арми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14. Айхан Юсменов - Ямбол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lastRenderedPageBreak/>
        <w:t>Категория  91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Георги Стоев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Венцислав Ангелов – Лаута Арми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Емил Елков – Ямбол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Валери Стоилов – Арда Кърджали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Мартин Стоянов – ЦСКА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Мартин Милев – Стара Загора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9F7A92">
        <w:rPr>
          <w:b/>
          <w:sz w:val="24"/>
          <w:szCs w:val="24"/>
        </w:rPr>
        <w:t>Категория  + 91 кг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1. Златин Илчев – ЦСКА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2. Илия Турнас – Юнайтед спорт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3. Иван Иванов - Локо ГО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4. Георгий Иваниадзе – Левски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5. Серкан Якубов – Омуртаг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6. Ивелин Димитров – Априлец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7. Емил Лютенски – Локо ГО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  <w:r w:rsidRPr="009F7A92">
        <w:rPr>
          <w:sz w:val="24"/>
          <w:szCs w:val="24"/>
        </w:rPr>
        <w:t>8. Асен Асенов – СВ Хасково</w:t>
      </w: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sz w:val="24"/>
          <w:szCs w:val="24"/>
        </w:rPr>
      </w:pPr>
    </w:p>
    <w:p w:rsidR="0073783D" w:rsidRPr="009F7A92" w:rsidRDefault="0073783D" w:rsidP="0073783D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73783D" w:rsidRPr="009F7A92" w:rsidRDefault="0073783D" w:rsidP="0073783D">
      <w:pPr>
        <w:spacing w:line="360" w:lineRule="auto"/>
        <w:jc w:val="both"/>
        <w:rPr>
          <w:b/>
          <w:sz w:val="24"/>
          <w:szCs w:val="24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86F" w:rsidRDefault="007E686F" w:rsidP="00144764">
      <w:r>
        <w:separator/>
      </w:r>
    </w:p>
  </w:endnote>
  <w:endnote w:type="continuationSeparator" w:id="0">
    <w:p w:rsidR="007E686F" w:rsidRDefault="007E686F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86F" w:rsidRDefault="007E686F" w:rsidP="00144764">
      <w:r>
        <w:separator/>
      </w:r>
    </w:p>
  </w:footnote>
  <w:footnote w:type="continuationSeparator" w:id="0">
    <w:p w:rsidR="007E686F" w:rsidRDefault="007E686F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C0CB4"/>
    <w:rsid w:val="00144764"/>
    <w:rsid w:val="002A4A8E"/>
    <w:rsid w:val="00301B24"/>
    <w:rsid w:val="003302ED"/>
    <w:rsid w:val="003A6937"/>
    <w:rsid w:val="00455917"/>
    <w:rsid w:val="00570DB0"/>
    <w:rsid w:val="00576D0A"/>
    <w:rsid w:val="005A282E"/>
    <w:rsid w:val="0073783D"/>
    <w:rsid w:val="0076018A"/>
    <w:rsid w:val="007E686F"/>
    <w:rsid w:val="00853C82"/>
    <w:rsid w:val="00854AF4"/>
    <w:rsid w:val="00867591"/>
    <w:rsid w:val="00917784"/>
    <w:rsid w:val="009F7A92"/>
    <w:rsid w:val="00B215F5"/>
    <w:rsid w:val="00C73178"/>
    <w:rsid w:val="00CB5611"/>
    <w:rsid w:val="00D512D9"/>
    <w:rsid w:val="00D876C6"/>
    <w:rsid w:val="00EE0DA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3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3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5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4</cp:revision>
  <dcterms:created xsi:type="dcterms:W3CDTF">2020-12-11T11:38:00Z</dcterms:created>
  <dcterms:modified xsi:type="dcterms:W3CDTF">2020-12-11T13:59:00Z</dcterms:modified>
</cp:coreProperties>
</file>